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6049" w:rsidRDefault="009B6049" w:rsidP="009B60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WHITE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9B6049" w:rsidRDefault="009B6049" w:rsidP="009B60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B6049" w:rsidRDefault="009B6049" w:rsidP="009B60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B6049" w:rsidRDefault="009B6049" w:rsidP="009B60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Jan.1433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Hertford into land</w:t>
      </w:r>
    </w:p>
    <w:p w:rsidR="009B6049" w:rsidRDefault="009B6049" w:rsidP="009B60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John Mowbray, 2</w:t>
      </w:r>
      <w:r w:rsidRPr="00D7478A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Duke of Norfolk(q.v.).</w:t>
      </w:r>
    </w:p>
    <w:p w:rsidR="009B6049" w:rsidRDefault="009B6049" w:rsidP="009B60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24-110)</w:t>
      </w:r>
    </w:p>
    <w:p w:rsidR="009B6049" w:rsidRDefault="009B6049" w:rsidP="009B60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B6049" w:rsidRDefault="009B6049" w:rsidP="009B60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B6049" w:rsidRPr="00FD5B85" w:rsidRDefault="009B6049" w:rsidP="009B60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May 2016</w:t>
      </w:r>
    </w:p>
    <w:p w:rsidR="006B2F86" w:rsidRPr="009B6049" w:rsidRDefault="009B604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9B604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6049" w:rsidRDefault="009B6049" w:rsidP="00E71FC3">
      <w:pPr>
        <w:spacing w:after="0" w:line="240" w:lineRule="auto"/>
      </w:pPr>
      <w:r>
        <w:separator/>
      </w:r>
    </w:p>
  </w:endnote>
  <w:endnote w:type="continuationSeparator" w:id="0">
    <w:p w:rsidR="009B6049" w:rsidRDefault="009B604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6049" w:rsidRDefault="009B6049" w:rsidP="00E71FC3">
      <w:pPr>
        <w:spacing w:after="0" w:line="240" w:lineRule="auto"/>
      </w:pPr>
      <w:r>
        <w:separator/>
      </w:r>
    </w:p>
  </w:footnote>
  <w:footnote w:type="continuationSeparator" w:id="0">
    <w:p w:rsidR="009B6049" w:rsidRDefault="009B604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049"/>
    <w:rsid w:val="009B604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33A03F"/>
  <w15:chartTrackingRefBased/>
  <w15:docId w15:val="{F6A91E0D-41D1-4691-93B0-4B315FA54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2016-05-28T15:18:00Z</dcterms:created>
  <dcterms:modified xsi:type="dcterms:W3CDTF">2016-05-28T15:19:00Z</dcterms:modified>
</cp:coreProperties>
</file>